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84E73" w14:textId="77777777" w:rsidR="00B84FE8" w:rsidRDefault="00B84FE8" w:rsidP="00B84FE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de PLESINGTON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d.1409)</w:t>
      </w:r>
    </w:p>
    <w:p w14:paraId="06D676EF" w14:textId="77777777" w:rsidR="00B84FE8" w:rsidRDefault="00B84FE8" w:rsidP="00B84FE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6C9D6A8A" w14:textId="77777777" w:rsidR="00B84FE8" w:rsidRDefault="00B84FE8" w:rsidP="00B84FE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E0D276B" w14:textId="77777777" w:rsidR="00B84FE8" w:rsidRDefault="00B84FE8" w:rsidP="00B84FE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9AE144F" w14:textId="77777777" w:rsidR="00B84FE8" w:rsidRDefault="00B84FE8" w:rsidP="00B84FE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Sir Robert.     (C.F.R. 1405-13 p.159)</w:t>
      </w:r>
    </w:p>
    <w:p w14:paraId="764DC57B" w14:textId="77777777" w:rsidR="00B84FE8" w:rsidRDefault="00B84FE8" w:rsidP="00B84FE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09DF506" w14:textId="77777777" w:rsidR="00B84FE8" w:rsidRDefault="00B84FE8" w:rsidP="00B84FE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6CDAC09" w14:textId="77777777" w:rsidR="00B84FE8" w:rsidRDefault="00B84FE8" w:rsidP="00B84FE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Nov.1409</w:t>
      </w:r>
      <w:r>
        <w:rPr>
          <w:rFonts w:ascii="Times New Roman" w:hAnsi="Times New Roman" w:cs="Times New Roman"/>
          <w:sz w:val="24"/>
          <w:szCs w:val="24"/>
        </w:rPr>
        <w:tab/>
        <w:t>She was dead by this time.   (ibid.)</w:t>
      </w:r>
    </w:p>
    <w:p w14:paraId="7B4DD2B2" w14:textId="77777777" w:rsidR="00B84FE8" w:rsidRDefault="00B84FE8" w:rsidP="00B84FE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398F969" w14:textId="77777777" w:rsidR="00B84FE8" w:rsidRDefault="00B84FE8" w:rsidP="00B84FE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EA52FFF" w14:textId="77777777" w:rsidR="00B84FE8" w:rsidRDefault="00B84FE8" w:rsidP="00B84FE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February 2022</w:t>
      </w:r>
    </w:p>
    <w:p w14:paraId="322F376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B47C7" w14:textId="77777777" w:rsidR="00B84FE8" w:rsidRDefault="00B84FE8" w:rsidP="009139A6">
      <w:r>
        <w:separator/>
      </w:r>
    </w:p>
  </w:endnote>
  <w:endnote w:type="continuationSeparator" w:id="0">
    <w:p w14:paraId="2FD8F479" w14:textId="77777777" w:rsidR="00B84FE8" w:rsidRDefault="00B84F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F6F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495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CBC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D234A" w14:textId="77777777" w:rsidR="00B84FE8" w:rsidRDefault="00B84FE8" w:rsidP="009139A6">
      <w:r>
        <w:separator/>
      </w:r>
    </w:p>
  </w:footnote>
  <w:footnote w:type="continuationSeparator" w:id="0">
    <w:p w14:paraId="2E5FB76F" w14:textId="77777777" w:rsidR="00B84FE8" w:rsidRDefault="00B84F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835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BA3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306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FE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84FE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3F058"/>
  <w15:chartTrackingRefBased/>
  <w15:docId w15:val="{B3163716-1983-4C49-8DE6-5002174B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FE8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2023-07-15T20:13:00Z</dcterms:created>
  <dcterms:modified xsi:type="dcterms:W3CDTF">2023-07-15T20:14:00Z</dcterms:modified>
</cp:coreProperties>
</file>